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8F60B62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52681C" w14:paraId="28F60B65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60B63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681C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60B64" w14:textId="77777777" w:rsidR="00C44B8B" w:rsidRPr="0052681C" w:rsidRDefault="005223E8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5223E8">
              <w:rPr>
                <w:b/>
                <w:sz w:val="26"/>
                <w:szCs w:val="26"/>
              </w:rPr>
              <w:t>202A_125</w:t>
            </w:r>
          </w:p>
        </w:tc>
      </w:tr>
      <w:tr w:rsidR="00C44B8B" w:rsidRPr="0052681C" w14:paraId="28F60B68" w14:textId="77777777" w:rsidTr="005268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60B66" w14:textId="77777777" w:rsidR="00C44B8B" w:rsidRPr="0052681C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52681C">
              <w:rPr>
                <w:b/>
                <w:sz w:val="26"/>
                <w:szCs w:val="26"/>
              </w:rPr>
              <w:t xml:space="preserve">Номер материала </w:t>
            </w:r>
            <w:r w:rsidRPr="0052681C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8F60B67" w14:textId="77777777" w:rsidR="00C44B8B" w:rsidRPr="0052681C" w:rsidRDefault="006A2B9E" w:rsidP="0064372C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color w:val="FFFFFF"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  <w:lang w:val="en-US"/>
              </w:rPr>
              <w:t>2319172</w:t>
            </w:r>
          </w:p>
        </w:tc>
      </w:tr>
    </w:tbl>
    <w:p w14:paraId="28F60B69" w14:textId="77777777" w:rsidR="00C44B8B" w:rsidRPr="0052681C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28F60B6A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 </w:t>
      </w:r>
    </w:p>
    <w:p w14:paraId="28F60B6B" w14:textId="77777777" w:rsidR="00C44B8B" w:rsidRPr="0052681C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_____________________________________</w:t>
      </w:r>
    </w:p>
    <w:p w14:paraId="28F60B6C" w14:textId="77777777" w:rsidR="00C44B8B" w:rsidRPr="0052681C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ab/>
        <w:t xml:space="preserve">_______________________ /_____________ </w:t>
      </w:r>
    </w:p>
    <w:p w14:paraId="28F60B6D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52681C">
        <w:rPr>
          <w:sz w:val="26"/>
          <w:szCs w:val="26"/>
        </w:rPr>
        <w:t>“_______” ___________________ 20_____ г.</w:t>
      </w:r>
    </w:p>
    <w:p w14:paraId="28F60B6E" w14:textId="77777777" w:rsidR="00C44B8B" w:rsidRPr="0052681C" w:rsidRDefault="00C44B8B" w:rsidP="00C44B8B"/>
    <w:p w14:paraId="28F60B6F" w14:textId="77777777" w:rsidR="00C44B8B" w:rsidRPr="0052681C" w:rsidRDefault="00C44B8B" w:rsidP="00C44B8B"/>
    <w:p w14:paraId="28F60B70" w14:textId="77777777" w:rsidR="00C44B8B" w:rsidRPr="0052681C" w:rsidRDefault="00C44B8B" w:rsidP="00C44B8B"/>
    <w:p w14:paraId="28F60B71" w14:textId="77777777" w:rsidR="00C44B8B" w:rsidRPr="0052681C" w:rsidRDefault="00C44B8B" w:rsidP="00C44B8B">
      <w:pPr>
        <w:pStyle w:val="2"/>
        <w:numPr>
          <w:ilvl w:val="0"/>
          <w:numId w:val="0"/>
        </w:numPr>
        <w:spacing w:after="120"/>
      </w:pPr>
      <w:r w:rsidRPr="0052681C">
        <w:t>ТЕХНИЧЕСКОЕ ЗАДАНИЕ</w:t>
      </w:r>
    </w:p>
    <w:p w14:paraId="28F60B72" w14:textId="77777777" w:rsidR="00A65683" w:rsidRPr="0052681C" w:rsidRDefault="004F6968" w:rsidP="00773399">
      <w:pPr>
        <w:ind w:firstLine="0"/>
        <w:jc w:val="center"/>
        <w:rPr>
          <w:b/>
          <w:sz w:val="26"/>
          <w:szCs w:val="26"/>
        </w:rPr>
      </w:pPr>
      <w:r w:rsidRPr="0052681C">
        <w:rPr>
          <w:b/>
          <w:sz w:val="26"/>
          <w:szCs w:val="26"/>
        </w:rPr>
        <w:t xml:space="preserve">на </w:t>
      </w:r>
      <w:r w:rsidR="00612811" w:rsidRPr="0052681C">
        <w:rPr>
          <w:b/>
          <w:sz w:val="26"/>
          <w:szCs w:val="26"/>
        </w:rPr>
        <w:t xml:space="preserve">поставку </w:t>
      </w:r>
      <w:r w:rsidR="0064372C" w:rsidRPr="0052681C">
        <w:rPr>
          <w:b/>
          <w:bCs/>
          <w:sz w:val="26"/>
          <w:szCs w:val="26"/>
        </w:rPr>
        <w:t>линейной арматуры и гасителей вибрации</w:t>
      </w:r>
      <w:r w:rsidR="00843900" w:rsidRPr="0052681C">
        <w:rPr>
          <w:b/>
          <w:sz w:val="26"/>
          <w:szCs w:val="26"/>
        </w:rPr>
        <w:t xml:space="preserve"> </w:t>
      </w:r>
    </w:p>
    <w:p w14:paraId="28F60B73" w14:textId="77777777" w:rsidR="00612811" w:rsidRPr="00800BAF" w:rsidRDefault="000E16A4" w:rsidP="00773399">
      <w:pPr>
        <w:ind w:firstLine="0"/>
        <w:jc w:val="center"/>
        <w:rPr>
          <w:sz w:val="24"/>
          <w:szCs w:val="24"/>
        </w:rPr>
      </w:pPr>
      <w:r>
        <w:rPr>
          <w:b/>
          <w:sz w:val="26"/>
          <w:szCs w:val="26"/>
        </w:rPr>
        <w:t>(</w:t>
      </w:r>
      <w:r w:rsidR="006A2B9E" w:rsidRPr="00800BAF">
        <w:rPr>
          <w:b/>
          <w:sz w:val="26"/>
          <w:szCs w:val="26"/>
        </w:rPr>
        <w:t>Зажим соединительный СС-18,8-11</w:t>
      </w:r>
      <w:r>
        <w:rPr>
          <w:b/>
          <w:sz w:val="26"/>
          <w:szCs w:val="26"/>
        </w:rPr>
        <w:t>)</w:t>
      </w:r>
      <w:r w:rsidR="00C804A3">
        <w:rPr>
          <w:b/>
          <w:sz w:val="26"/>
          <w:szCs w:val="26"/>
        </w:rPr>
        <w:t>.</w:t>
      </w:r>
      <w:r w:rsidR="009C0389" w:rsidRPr="0052681C">
        <w:rPr>
          <w:b/>
          <w:sz w:val="26"/>
          <w:szCs w:val="26"/>
        </w:rPr>
        <w:t xml:space="preserve"> Лот №</w:t>
      </w:r>
      <w:r w:rsidR="00AA670B" w:rsidRPr="00800BAF">
        <w:rPr>
          <w:b/>
          <w:sz w:val="26"/>
          <w:szCs w:val="26"/>
        </w:rPr>
        <w:t xml:space="preserve"> </w:t>
      </w:r>
      <w:r w:rsidR="00AA670B" w:rsidRPr="00C804A3">
        <w:rPr>
          <w:b/>
          <w:sz w:val="26"/>
          <w:szCs w:val="26"/>
          <w:u w:val="single"/>
        </w:rPr>
        <w:t>202</w:t>
      </w:r>
      <w:r w:rsidR="00AA670B" w:rsidRPr="00C804A3">
        <w:rPr>
          <w:b/>
          <w:sz w:val="26"/>
          <w:szCs w:val="26"/>
          <w:u w:val="single"/>
          <w:lang w:val="en-US"/>
        </w:rPr>
        <w:t>A</w:t>
      </w:r>
    </w:p>
    <w:p w14:paraId="28F60B74" w14:textId="77777777" w:rsidR="00020DD3" w:rsidRPr="0052681C" w:rsidRDefault="00020DD3" w:rsidP="00612811">
      <w:pPr>
        <w:spacing w:line="276" w:lineRule="auto"/>
        <w:ind w:firstLine="709"/>
        <w:rPr>
          <w:sz w:val="24"/>
          <w:szCs w:val="24"/>
        </w:rPr>
      </w:pPr>
    </w:p>
    <w:p w14:paraId="28F60B7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Технические требования к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28F60B76" w14:textId="77777777" w:rsidR="000F2220" w:rsidRPr="00800BAF" w:rsidRDefault="00641E44" w:rsidP="000F2220">
      <w:pPr>
        <w:rPr>
          <w:sz w:val="24"/>
          <w:szCs w:val="24"/>
        </w:rPr>
      </w:pPr>
      <w:r w:rsidRPr="00800BAF">
        <w:rPr>
          <w:sz w:val="24"/>
          <w:szCs w:val="24"/>
        </w:rPr>
        <w:t xml:space="preserve">Технические требования, характеристики </w:t>
      </w:r>
      <w:r w:rsidR="00770408" w:rsidRPr="00800BAF">
        <w:rPr>
          <w:sz w:val="24"/>
          <w:szCs w:val="24"/>
        </w:rPr>
        <w:t>линейной арматуры и гасителей вибрации</w:t>
      </w:r>
      <w:r w:rsidR="004F4E9E" w:rsidRPr="00800BAF">
        <w:rPr>
          <w:sz w:val="24"/>
          <w:szCs w:val="24"/>
        </w:rPr>
        <w:t xml:space="preserve"> должны соответствовать параметрам </w:t>
      </w:r>
      <w:r w:rsidR="000F2220" w:rsidRPr="00800BAF">
        <w:rPr>
          <w:sz w:val="24"/>
          <w:szCs w:val="24"/>
        </w:rPr>
        <w:t>ТУ-3449-031 - 27560230-06 «Зажимы соединительные спиральные типа СС-Dпр-ХХ для проводов и тросов ВЛ».</w:t>
      </w:r>
    </w:p>
    <w:p w14:paraId="28F60B77" w14:textId="77777777" w:rsidR="0009214F" w:rsidRDefault="0009214F" w:rsidP="000F2220">
      <w:pPr>
        <w:rPr>
          <w:b/>
          <w:sz w:val="26"/>
          <w:szCs w:val="26"/>
          <w:u w:val="single"/>
        </w:rPr>
      </w:pPr>
    </w:p>
    <w:p w14:paraId="28F60B78" w14:textId="77777777" w:rsidR="0009214F" w:rsidRDefault="0009214F" w:rsidP="000F2220">
      <w:pPr>
        <w:rPr>
          <w:sz w:val="26"/>
          <w:szCs w:val="26"/>
        </w:rPr>
      </w:pPr>
      <w:r w:rsidRPr="0009214F">
        <w:rPr>
          <w:noProof/>
          <w:sz w:val="26"/>
          <w:szCs w:val="26"/>
        </w:rPr>
        <w:drawing>
          <wp:inline distT="0" distB="0" distL="0" distR="0" wp14:anchorId="28F60BAD" wp14:editId="28F60BAE">
            <wp:extent cx="5953125" cy="18192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53125" cy="1819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F60B79" w14:textId="77777777" w:rsidR="0009214F" w:rsidRDefault="0009214F" w:rsidP="0009214F">
      <w:pPr>
        <w:jc w:val="center"/>
        <w:rPr>
          <w:sz w:val="26"/>
          <w:szCs w:val="26"/>
        </w:rPr>
      </w:pPr>
      <w:r w:rsidRPr="0009214F">
        <w:rPr>
          <w:noProof/>
          <w:sz w:val="26"/>
          <w:szCs w:val="26"/>
        </w:rPr>
        <w:drawing>
          <wp:inline distT="0" distB="0" distL="0" distR="0" wp14:anchorId="28F60BAF" wp14:editId="28F60BB0">
            <wp:extent cx="5257800" cy="800100"/>
            <wp:effectExtent l="1905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F60B7A" w14:textId="77777777" w:rsidR="0009214F" w:rsidRPr="0009214F" w:rsidRDefault="0009214F" w:rsidP="0009214F">
      <w:pPr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 wp14:anchorId="28F60BB1" wp14:editId="28F60BB2">
            <wp:extent cx="5257800" cy="409575"/>
            <wp:effectExtent l="19050" t="0" r="0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0" cy="409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8F60B7B" w14:textId="77777777" w:rsidR="00A305DC" w:rsidRPr="0052681C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28F60B7C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Общие требования.</w:t>
      </w:r>
      <w:r w:rsidR="00E00392" w:rsidRPr="0052681C">
        <w:rPr>
          <w:b/>
          <w:bCs/>
          <w:sz w:val="26"/>
          <w:szCs w:val="26"/>
        </w:rPr>
        <w:t xml:space="preserve"> </w:t>
      </w:r>
    </w:p>
    <w:p w14:paraId="28F60B7D" w14:textId="77777777" w:rsidR="00F64720" w:rsidRPr="0052681C" w:rsidRDefault="00843900" w:rsidP="00F64720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>2.1.</w:t>
      </w:r>
      <w:r w:rsidR="00612811" w:rsidRPr="0052681C">
        <w:rPr>
          <w:sz w:val="24"/>
          <w:szCs w:val="24"/>
        </w:rPr>
        <w:t xml:space="preserve"> </w:t>
      </w:r>
      <w:r w:rsidR="00F64720" w:rsidRPr="0052681C">
        <w:rPr>
          <w:sz w:val="24"/>
          <w:szCs w:val="24"/>
        </w:rPr>
        <w:t>К поставке допускается линейная арматура, отвечающая следующим требованиям:</w:t>
      </w:r>
    </w:p>
    <w:p w14:paraId="28F60B7E" w14:textId="77777777" w:rsidR="003453BC" w:rsidRPr="0052681C" w:rsidRDefault="003453BC" w:rsidP="003453BC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быть новой, ранее не использованной;</w:t>
      </w:r>
    </w:p>
    <w:p w14:paraId="28F60B7F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28F60B80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28F60B81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lastRenderedPageBreak/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28F60B82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28F60B83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14:paraId="28F60B84" w14:textId="77777777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14:paraId="28F60B85" w14:textId="036864BD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продукция должна соответствовать требованиям технической политики ОАО «</w:t>
      </w:r>
      <w:r w:rsidR="00DE3112">
        <w:rPr>
          <w:sz w:val="24"/>
          <w:szCs w:val="24"/>
        </w:rPr>
        <w:t>Россети</w:t>
      </w:r>
      <w:bookmarkStart w:id="0" w:name="_GoBack"/>
      <w:bookmarkEnd w:id="0"/>
      <w:r w:rsidRPr="0052681C">
        <w:rPr>
          <w:sz w:val="24"/>
          <w:szCs w:val="24"/>
        </w:rPr>
        <w:t>»;</w:t>
      </w:r>
    </w:p>
    <w:p w14:paraId="28F60B86" w14:textId="0E7205CE" w:rsidR="00F64720" w:rsidRPr="0052681C" w:rsidRDefault="00F64720" w:rsidP="00F64720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наличие 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490B4D">
        <w:rPr>
          <w:sz w:val="24"/>
          <w:szCs w:val="24"/>
        </w:rPr>
        <w:t>продукции</w:t>
      </w:r>
      <w:r w:rsidRPr="0052681C">
        <w:rPr>
          <w:sz w:val="24"/>
          <w:szCs w:val="24"/>
        </w:rPr>
        <w:t>) деклараций (сертификатов) соответствия требованиям безопасности;</w:t>
      </w:r>
    </w:p>
    <w:p w14:paraId="28F60B87" w14:textId="77777777" w:rsidR="00FB7AEF" w:rsidRPr="0052681C" w:rsidRDefault="00F64720" w:rsidP="00F64720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 w:rsidRPr="0052681C">
        <w:rPr>
          <w:sz w:val="24"/>
          <w:szCs w:val="24"/>
        </w:rPr>
        <w:t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</w:t>
      </w:r>
      <w:r w:rsidR="00F66FC0" w:rsidRPr="0052681C">
        <w:rPr>
          <w:sz w:val="24"/>
          <w:szCs w:val="24"/>
        </w:rPr>
        <w:t xml:space="preserve"> </w:t>
      </w:r>
    </w:p>
    <w:p w14:paraId="28F60B88" w14:textId="77777777" w:rsidR="00DE0C6D" w:rsidRPr="0052681C" w:rsidRDefault="00843900" w:rsidP="003471D1">
      <w:pPr>
        <w:tabs>
          <w:tab w:val="left" w:pos="0"/>
          <w:tab w:val="left" w:pos="90"/>
        </w:tabs>
        <w:spacing w:line="276" w:lineRule="auto"/>
        <w:ind w:firstLine="0"/>
        <w:rPr>
          <w:sz w:val="24"/>
          <w:szCs w:val="24"/>
        </w:rPr>
      </w:pPr>
      <w:r w:rsidRPr="0052681C">
        <w:rPr>
          <w:sz w:val="24"/>
          <w:szCs w:val="24"/>
        </w:rPr>
        <w:tab/>
      </w:r>
      <w:r w:rsidRPr="0052681C">
        <w:rPr>
          <w:sz w:val="24"/>
          <w:szCs w:val="24"/>
        </w:rPr>
        <w:tab/>
        <w:t xml:space="preserve">2.2. </w:t>
      </w:r>
      <w:r w:rsidR="00F64720" w:rsidRPr="0052681C">
        <w:rPr>
          <w:sz w:val="24"/>
          <w:szCs w:val="24"/>
        </w:rPr>
        <w:t>Участник закупочных процедур на право заключения договора на поставку линейной арматуры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 w:rsidR="00DE0C6D" w:rsidRPr="0052681C">
        <w:rPr>
          <w:sz w:val="24"/>
          <w:szCs w:val="24"/>
        </w:rPr>
        <w:t>.</w:t>
      </w:r>
    </w:p>
    <w:p w14:paraId="28F60B89" w14:textId="77777777" w:rsidR="008641F6" w:rsidRPr="0052681C" w:rsidRDefault="00843900" w:rsidP="0052681C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2.3. </w:t>
      </w:r>
      <w:r w:rsidR="001C72DB" w:rsidRPr="0052681C">
        <w:rPr>
          <w:sz w:val="24"/>
          <w:szCs w:val="24"/>
        </w:rPr>
        <w:t>Линейная арматура и гасители вибрации должны соответствовать требованиям «Правил устройства электро</w:t>
      </w:r>
      <w:r w:rsidR="00817119" w:rsidRPr="0052681C">
        <w:rPr>
          <w:sz w:val="24"/>
          <w:szCs w:val="24"/>
        </w:rPr>
        <w:t>установок» (ПУЭ) (7-е издание) и</w:t>
      </w:r>
      <w:r w:rsidR="001C72DB" w:rsidRPr="0052681C">
        <w:rPr>
          <w:sz w:val="24"/>
          <w:szCs w:val="24"/>
        </w:rPr>
        <w:t xml:space="preserve"> требованиям</w:t>
      </w:r>
      <w:r w:rsidR="00817119" w:rsidRPr="0052681C">
        <w:rPr>
          <w:sz w:val="24"/>
          <w:szCs w:val="24"/>
        </w:rPr>
        <w:t>:</w:t>
      </w:r>
      <w:r w:rsidR="001C72DB" w:rsidRPr="0052681C">
        <w:rPr>
          <w:sz w:val="24"/>
          <w:szCs w:val="24"/>
        </w:rPr>
        <w:t xml:space="preserve"> </w:t>
      </w:r>
    </w:p>
    <w:p w14:paraId="28F60B8A" w14:textId="77777777" w:rsidR="0052681C" w:rsidRDefault="000F2220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696CEC">
        <w:rPr>
          <w:sz w:val="24"/>
          <w:szCs w:val="24"/>
        </w:rPr>
        <w:t>ТУ-3449-031 -</w:t>
      </w:r>
      <w:r w:rsidRPr="000F2220">
        <w:rPr>
          <w:sz w:val="24"/>
          <w:szCs w:val="24"/>
        </w:rPr>
        <w:t xml:space="preserve"> </w:t>
      </w:r>
      <w:r w:rsidRPr="00696CEC">
        <w:rPr>
          <w:sz w:val="24"/>
          <w:szCs w:val="24"/>
        </w:rPr>
        <w:t>27560230-06 «</w:t>
      </w:r>
      <w:r w:rsidRPr="00696CEC">
        <w:rPr>
          <w:bCs/>
          <w:sz w:val="24"/>
          <w:szCs w:val="24"/>
        </w:rPr>
        <w:t>Зажимы соединительные спиральные типа СС-Dпр-ХХ для проводов и тросов ВЛ»</w:t>
      </w:r>
      <w:r w:rsidR="00AC72F6">
        <w:rPr>
          <w:bCs/>
          <w:sz w:val="24"/>
          <w:szCs w:val="24"/>
        </w:rPr>
        <w:t>;</w:t>
      </w:r>
    </w:p>
    <w:p w14:paraId="28F60B8B" w14:textId="77777777" w:rsidR="00F612AC" w:rsidRPr="0052681C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52681C">
        <w:rPr>
          <w:sz w:val="24"/>
          <w:szCs w:val="24"/>
        </w:rPr>
        <w:t>.</w:t>
      </w:r>
    </w:p>
    <w:p w14:paraId="28F60B8C" w14:textId="77777777" w:rsidR="00B73411" w:rsidRPr="0052681C" w:rsidRDefault="00843900" w:rsidP="00B73411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52681C">
        <w:rPr>
          <w:sz w:val="24"/>
          <w:szCs w:val="24"/>
        </w:rPr>
        <w:t xml:space="preserve">2.4. </w:t>
      </w:r>
      <w:r w:rsidR="00B73411" w:rsidRPr="0052681C">
        <w:rPr>
          <w:sz w:val="24"/>
          <w:szCs w:val="24"/>
        </w:rPr>
        <w:t>Упаковка, транспортирование, условия и сроки хранения.</w:t>
      </w:r>
    </w:p>
    <w:p w14:paraId="28F60B8D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Упаковка, маркировка, транспортирование, условия и сроки хранения линейной арматуры и гасителей вибрации должны соответствовать требованиям, указанным в технических условиях изготовителя запасных частей, ГОСТ 23216-78, </w:t>
      </w:r>
      <w:r w:rsidRPr="0052681C">
        <w:rPr>
          <w:color w:val="000000"/>
          <w:sz w:val="24"/>
          <w:szCs w:val="24"/>
        </w:rPr>
        <w:t xml:space="preserve">ГОСТ 14192–96, </w:t>
      </w:r>
      <w:r w:rsidRPr="0052681C">
        <w:rPr>
          <w:sz w:val="24"/>
          <w:szCs w:val="24"/>
        </w:rPr>
        <w:t>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28F60B8E" w14:textId="77777777" w:rsidR="00B73411" w:rsidRPr="0052681C" w:rsidRDefault="00B73411" w:rsidP="00B73411">
      <w:pPr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Правила приемки линейной арматуры и гасителей вибрации должны соответствовать требованиям ГОСТ 23216. </w:t>
      </w:r>
    </w:p>
    <w:p w14:paraId="28F60B8F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Способ укладки и транспортировки линейной арматуры и гасителей вибрации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14:paraId="28F60B90" w14:textId="77777777" w:rsidR="00B73411" w:rsidRPr="0052681C" w:rsidRDefault="00B73411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lastRenderedPageBreak/>
        <w:t>Упаковка линейной арматуры и гасителей вибрации должна производиться в соответствии с требованиями нормативно-технической документации на конкретные типы линейной арматуры и гасителей вибрации.</w:t>
      </w:r>
    </w:p>
    <w:p w14:paraId="28F60B91" w14:textId="77777777" w:rsidR="00CC3003" w:rsidRPr="0052681C" w:rsidRDefault="00B73411" w:rsidP="00B73411">
      <w:pPr>
        <w:tabs>
          <w:tab w:val="left" w:pos="0"/>
          <w:tab w:val="left" w:pos="851"/>
          <w:tab w:val="left" w:pos="1134"/>
        </w:tabs>
        <w:spacing w:line="276" w:lineRule="auto"/>
        <w:ind w:firstLine="709"/>
        <w:rPr>
          <w:sz w:val="24"/>
          <w:szCs w:val="24"/>
        </w:rPr>
      </w:pPr>
      <w:r w:rsidRPr="0052681C">
        <w:rPr>
          <w:sz w:val="24"/>
          <w:szCs w:val="24"/>
        </w:rPr>
        <w:t>Линейная арматура и гасители вибрации должны быть упакованы в ящики, изготовленные по нормативно-технической документации в соответствии с требованиями ГОСТ 2991-76 и ГОСТ 5959-80. В один ящик с линейной арматурой должен быть вложен упаковочный лист</w:t>
      </w:r>
      <w:r w:rsidR="00CC3003" w:rsidRPr="0052681C">
        <w:rPr>
          <w:sz w:val="24"/>
          <w:szCs w:val="24"/>
        </w:rPr>
        <w:t>.</w:t>
      </w:r>
    </w:p>
    <w:p w14:paraId="28F60B92" w14:textId="77777777" w:rsidR="0024201B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2.5.</w:t>
      </w:r>
      <w:r w:rsidR="00BC53BC" w:rsidRPr="0052681C">
        <w:rPr>
          <w:szCs w:val="24"/>
        </w:rPr>
        <w:t xml:space="preserve"> </w:t>
      </w:r>
      <w:r w:rsidR="00461D48" w:rsidRPr="0052681C">
        <w:rPr>
          <w:szCs w:val="24"/>
        </w:rPr>
        <w:t>Каждая партия линейной арматуры и гасителей вибрации должна подвергаться приемо-сдаточным испытаниям в соответствие с ГОСТ 23216-78</w:t>
      </w:r>
      <w:r w:rsidR="00DE0EA0" w:rsidRPr="0052681C">
        <w:rPr>
          <w:szCs w:val="24"/>
        </w:rPr>
        <w:t>.</w:t>
      </w:r>
    </w:p>
    <w:p w14:paraId="28F60B93" w14:textId="77777777" w:rsidR="00AC31A0" w:rsidRPr="0052681C" w:rsidRDefault="00843900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2.6</w:t>
      </w:r>
      <w:r w:rsidR="00AC31A0" w:rsidRPr="0052681C">
        <w:rPr>
          <w:szCs w:val="24"/>
        </w:rPr>
        <w:t xml:space="preserve">. </w:t>
      </w:r>
      <w:r w:rsidR="00446A53" w:rsidRPr="0052681C">
        <w:rPr>
          <w:szCs w:val="24"/>
        </w:rPr>
        <w:t>Срок изготовления линейной арматуры и гасителей вибрации должен быть не более полугода от момента</w:t>
      </w:r>
      <w:r w:rsidR="00F92D7E" w:rsidRPr="0052681C">
        <w:rPr>
          <w:szCs w:val="24"/>
        </w:rPr>
        <w:t xml:space="preserve"> </w:t>
      </w:r>
      <w:r w:rsidR="00AC72F6">
        <w:rPr>
          <w:szCs w:val="24"/>
        </w:rPr>
        <w:t>поста</w:t>
      </w:r>
      <w:r w:rsidR="00446A53" w:rsidRPr="0052681C">
        <w:rPr>
          <w:szCs w:val="24"/>
        </w:rPr>
        <w:t>вки</w:t>
      </w:r>
      <w:r w:rsidR="00F92D7E" w:rsidRPr="0052681C">
        <w:rPr>
          <w:szCs w:val="24"/>
        </w:rPr>
        <w:t>.</w:t>
      </w:r>
    </w:p>
    <w:p w14:paraId="28F60B94" w14:textId="77777777" w:rsidR="00446A53" w:rsidRPr="0052681C" w:rsidRDefault="00446A53" w:rsidP="00B73411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14:paraId="28F60B9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Гарантийные обязательства.</w:t>
      </w:r>
    </w:p>
    <w:p w14:paraId="28F60B96" w14:textId="77777777" w:rsidR="004F4E9E" w:rsidRPr="0052681C" w:rsidRDefault="00446A53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C72F6">
        <w:rPr>
          <w:sz w:val="24"/>
          <w:szCs w:val="24"/>
        </w:rPr>
        <w:t>в</w:t>
      </w:r>
      <w:r w:rsidRPr="0052681C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</w:t>
      </w:r>
      <w:r w:rsidRPr="0052681C">
        <w:rPr>
          <w:szCs w:val="24"/>
        </w:rPr>
        <w:t>л</w:t>
      </w:r>
      <w:r w:rsidRPr="0052681C">
        <w:rPr>
          <w:sz w:val="24"/>
          <w:szCs w:val="24"/>
        </w:rPr>
        <w:t>инейн</w:t>
      </w:r>
      <w:r w:rsidRPr="0052681C">
        <w:rPr>
          <w:szCs w:val="24"/>
        </w:rPr>
        <w:t xml:space="preserve">ой </w:t>
      </w:r>
      <w:r w:rsidRPr="0052681C">
        <w:rPr>
          <w:sz w:val="24"/>
          <w:szCs w:val="24"/>
        </w:rPr>
        <w:t>арматуры и гасителей вибрации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28F60B97" w14:textId="77777777" w:rsidR="00590397" w:rsidRPr="0052681C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8F60B98" w14:textId="77777777" w:rsidR="00612811" w:rsidRPr="0052681C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Требования к надежности и </w:t>
      </w:r>
      <w:r w:rsidR="00612811" w:rsidRPr="0052681C">
        <w:rPr>
          <w:b/>
          <w:bCs/>
          <w:sz w:val="26"/>
          <w:szCs w:val="26"/>
        </w:rPr>
        <w:t xml:space="preserve">живучести </w:t>
      </w:r>
      <w:r w:rsidR="000D4FD2" w:rsidRPr="0052681C">
        <w:rPr>
          <w:b/>
          <w:bCs/>
          <w:sz w:val="26"/>
          <w:szCs w:val="26"/>
        </w:rPr>
        <w:t>продукции</w:t>
      </w:r>
      <w:r w:rsidR="00612811" w:rsidRPr="0052681C">
        <w:rPr>
          <w:b/>
          <w:bCs/>
          <w:sz w:val="26"/>
          <w:szCs w:val="26"/>
        </w:rPr>
        <w:t>.</w:t>
      </w:r>
    </w:p>
    <w:p w14:paraId="28F60B99" w14:textId="77777777" w:rsidR="00612811" w:rsidRPr="0052681C" w:rsidRDefault="009C1A30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</w:t>
      </w:r>
      <w:r w:rsidR="00612811" w:rsidRPr="0052681C">
        <w:rPr>
          <w:sz w:val="24"/>
          <w:szCs w:val="24"/>
        </w:rPr>
        <w:t>.</w:t>
      </w:r>
    </w:p>
    <w:p w14:paraId="28F60B9A" w14:textId="77777777" w:rsidR="00446A53" w:rsidRPr="0052681C" w:rsidRDefault="00446A5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28F60B9B" w14:textId="77777777" w:rsidR="00612811" w:rsidRPr="0052681C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52681C">
        <w:rPr>
          <w:b/>
          <w:bCs/>
          <w:sz w:val="26"/>
          <w:szCs w:val="26"/>
        </w:rPr>
        <w:t>Маркировка, с</w:t>
      </w:r>
      <w:r w:rsidR="00612811" w:rsidRPr="0052681C">
        <w:rPr>
          <w:b/>
          <w:bCs/>
          <w:sz w:val="26"/>
          <w:szCs w:val="26"/>
        </w:rPr>
        <w:t>остав технической и эксплуатационной документации.</w:t>
      </w:r>
    </w:p>
    <w:p w14:paraId="28F60B9C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 xml:space="preserve">В комплект поставки линейной арматуры и гасителей вибрации должны входить документы: </w:t>
      </w:r>
    </w:p>
    <w:p w14:paraId="28F60B9D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паспорт по нормативной документации, утвержденной в установленном порядке;</w:t>
      </w:r>
    </w:p>
    <w:p w14:paraId="28F60B9E" w14:textId="77777777" w:rsidR="009C1A30" w:rsidRPr="0052681C" w:rsidRDefault="009C1A30" w:rsidP="009C1A30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28F60B9F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14:paraId="28F60BA0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 xml:space="preserve">Маркировка линейной арматуры и гасителей вибрации должна соответствовать требованиям </w:t>
      </w:r>
      <w:r w:rsidRPr="0052681C">
        <w:rPr>
          <w:color w:val="000000"/>
          <w:sz w:val="24"/>
          <w:szCs w:val="24"/>
        </w:rPr>
        <w:t>ГОСТ 14192 – 96</w:t>
      </w:r>
      <w:r w:rsidRPr="0052681C">
        <w:rPr>
          <w:sz w:val="24"/>
          <w:szCs w:val="24"/>
        </w:rPr>
        <w:t xml:space="preserve"> (для конкретного типа номенклатуры). Маркировка линейной арматуры и гасителей вибрации, содержание и способ нанесения ее указывается в стандартах или технических условиях на арматуру конкретных типов.</w:t>
      </w:r>
    </w:p>
    <w:p w14:paraId="28F60BA1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Маркировка линейной арматуры и гасителей вибрации производится непосредственно на изделии или ярлыке.</w:t>
      </w:r>
    </w:p>
    <w:p w14:paraId="28F60BA2" w14:textId="77777777" w:rsidR="009C1A30" w:rsidRPr="0052681C" w:rsidRDefault="009C1A30" w:rsidP="009C1A30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2681C">
        <w:rPr>
          <w:sz w:val="24"/>
          <w:szCs w:val="24"/>
        </w:rPr>
        <w:t>Для линейной арматуры и гасителей вибрации, габаритные размеры которых не позволяют наносить маркировку непосредственно на поверхности, маркировочные данные наносятся на тару или этикетку.</w:t>
      </w:r>
    </w:p>
    <w:p w14:paraId="28F60BA3" w14:textId="77777777" w:rsidR="004F4E9E" w:rsidRPr="0052681C" w:rsidRDefault="009C1A30" w:rsidP="009C1A30">
      <w:pPr>
        <w:pStyle w:val="ad"/>
        <w:tabs>
          <w:tab w:val="left" w:pos="1560"/>
        </w:tabs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 xml:space="preserve">По всем видам линейной арматуры и гасителей вибрации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</w:t>
      </w:r>
      <w:r w:rsidRPr="0052681C">
        <w:rPr>
          <w:sz w:val="24"/>
          <w:szCs w:val="24"/>
        </w:rPr>
        <w:lastRenderedPageBreak/>
        <w:t>обеспечению правильной и безопасной эксплуатации, технического обслуживания поставляемой продукции.</w:t>
      </w:r>
    </w:p>
    <w:p w14:paraId="28F60BA4" w14:textId="77777777" w:rsidR="009C1A30" w:rsidRPr="0052681C" w:rsidRDefault="009C1A30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14:paraId="28F60BA5" w14:textId="77777777" w:rsidR="00612811" w:rsidRPr="0052681C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52681C">
        <w:rPr>
          <w:b/>
          <w:bCs/>
          <w:sz w:val="26"/>
          <w:szCs w:val="26"/>
        </w:rPr>
        <w:t xml:space="preserve">Правила приемки </w:t>
      </w:r>
      <w:r w:rsidR="000D4FD2" w:rsidRPr="0052681C">
        <w:rPr>
          <w:b/>
          <w:bCs/>
          <w:sz w:val="26"/>
          <w:szCs w:val="26"/>
        </w:rPr>
        <w:t>продукции</w:t>
      </w:r>
      <w:r w:rsidRPr="0052681C">
        <w:rPr>
          <w:b/>
          <w:bCs/>
          <w:sz w:val="26"/>
          <w:szCs w:val="26"/>
        </w:rPr>
        <w:t>.</w:t>
      </w:r>
    </w:p>
    <w:p w14:paraId="28F60BA6" w14:textId="77777777" w:rsidR="0029774B" w:rsidRPr="0052681C" w:rsidRDefault="0029774B" w:rsidP="0029774B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2681C">
        <w:rPr>
          <w:szCs w:val="24"/>
        </w:rPr>
        <w:t>Каждая партия линейной арматуры и гасителей вибрации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14:paraId="28F60BA7" w14:textId="77777777" w:rsidR="00612811" w:rsidRPr="0052681C" w:rsidRDefault="0029774B" w:rsidP="0029774B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color w:val="FF0000"/>
          <w:sz w:val="24"/>
          <w:szCs w:val="24"/>
        </w:rPr>
      </w:pPr>
      <w:r w:rsidRPr="0052681C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28F60BA8" w14:textId="77777777" w:rsidR="001D6900" w:rsidRPr="0052681C" w:rsidRDefault="001D6900" w:rsidP="00451C4D">
      <w:pPr>
        <w:rPr>
          <w:sz w:val="26"/>
          <w:szCs w:val="26"/>
        </w:rPr>
      </w:pPr>
    </w:p>
    <w:p w14:paraId="28F60BA9" w14:textId="77777777" w:rsidR="004A2665" w:rsidRPr="0052681C" w:rsidRDefault="004A2665" w:rsidP="00451C4D">
      <w:pPr>
        <w:rPr>
          <w:sz w:val="26"/>
          <w:szCs w:val="26"/>
        </w:rPr>
      </w:pPr>
    </w:p>
    <w:p w14:paraId="28F60BAA" w14:textId="77777777" w:rsidR="008F73A3" w:rsidRPr="0052681C" w:rsidRDefault="008F73A3" w:rsidP="008F73A3">
      <w:pPr>
        <w:ind w:firstLine="0"/>
        <w:rPr>
          <w:sz w:val="26"/>
          <w:szCs w:val="26"/>
        </w:rPr>
      </w:pPr>
      <w:r w:rsidRPr="0052681C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28F60BAB" w14:textId="77777777" w:rsidR="008F73A3" w:rsidRPr="00CB6078" w:rsidRDefault="008F73A3" w:rsidP="008F73A3">
      <w:pPr>
        <w:ind w:firstLine="0"/>
        <w:rPr>
          <w:sz w:val="22"/>
          <w:szCs w:val="22"/>
        </w:rPr>
      </w:pPr>
      <w:r w:rsidRPr="0052681C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52681C">
        <w:rPr>
          <w:sz w:val="22"/>
          <w:szCs w:val="22"/>
        </w:rPr>
        <w:t xml:space="preserve">       </w:t>
      </w:r>
      <w:r w:rsidRPr="0052681C">
        <w:rPr>
          <w:sz w:val="22"/>
          <w:szCs w:val="22"/>
        </w:rPr>
        <w:t xml:space="preserve">     подпись                </w:t>
      </w:r>
      <w:r w:rsidR="001D6900" w:rsidRPr="0052681C">
        <w:rPr>
          <w:sz w:val="22"/>
          <w:szCs w:val="22"/>
        </w:rPr>
        <w:t xml:space="preserve">   </w:t>
      </w:r>
      <w:r w:rsidR="00515EFF" w:rsidRPr="0052681C">
        <w:rPr>
          <w:sz w:val="22"/>
          <w:szCs w:val="22"/>
        </w:rPr>
        <w:t xml:space="preserve">     </w:t>
      </w:r>
      <w:r w:rsidR="001D6900" w:rsidRPr="0052681C">
        <w:rPr>
          <w:sz w:val="22"/>
          <w:szCs w:val="22"/>
        </w:rPr>
        <w:t xml:space="preserve">  </w:t>
      </w:r>
      <w:r w:rsidRPr="0052681C">
        <w:rPr>
          <w:sz w:val="22"/>
          <w:szCs w:val="22"/>
        </w:rPr>
        <w:t>Фамилия И.О.</w:t>
      </w:r>
      <w:r w:rsidRPr="00CB6078">
        <w:rPr>
          <w:sz w:val="22"/>
          <w:szCs w:val="22"/>
        </w:rPr>
        <w:t xml:space="preserve">         </w:t>
      </w:r>
    </w:p>
    <w:p w14:paraId="28F60BAC" w14:textId="77777777"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4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F60BB5" w14:textId="77777777" w:rsidR="007F3230" w:rsidRDefault="007F3230">
      <w:r>
        <w:separator/>
      </w:r>
    </w:p>
  </w:endnote>
  <w:endnote w:type="continuationSeparator" w:id="0">
    <w:p w14:paraId="28F60BB6" w14:textId="77777777" w:rsidR="007F3230" w:rsidRDefault="007F3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8F60BB3" w14:textId="77777777" w:rsidR="007F3230" w:rsidRDefault="007F3230">
      <w:r>
        <w:separator/>
      </w:r>
    </w:p>
  </w:footnote>
  <w:footnote w:type="continuationSeparator" w:id="0">
    <w:p w14:paraId="28F60BB4" w14:textId="77777777" w:rsidR="007F3230" w:rsidRDefault="007F32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F60BB7" w14:textId="77777777" w:rsidR="00AD7048" w:rsidRDefault="002334DE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28F60BB8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99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7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2B9E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869F8"/>
    <w:rsid w:val="000901F1"/>
    <w:rsid w:val="0009214F"/>
    <w:rsid w:val="00094AC3"/>
    <w:rsid w:val="000961A3"/>
    <w:rsid w:val="00097235"/>
    <w:rsid w:val="000A0393"/>
    <w:rsid w:val="000A0968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16A4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2220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34DE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03D1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096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53BC"/>
    <w:rsid w:val="003471D1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1F22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48FE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19E2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67CBF"/>
    <w:rsid w:val="00470B59"/>
    <w:rsid w:val="00470D7E"/>
    <w:rsid w:val="00471A8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B4D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23E8"/>
    <w:rsid w:val="005247BF"/>
    <w:rsid w:val="00524D4F"/>
    <w:rsid w:val="0052606E"/>
    <w:rsid w:val="005263EE"/>
    <w:rsid w:val="0052681C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A40D5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2B9E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08D4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5260"/>
    <w:rsid w:val="007F04C6"/>
    <w:rsid w:val="007F0742"/>
    <w:rsid w:val="007F1E2C"/>
    <w:rsid w:val="007F202C"/>
    <w:rsid w:val="007F2E41"/>
    <w:rsid w:val="007F3230"/>
    <w:rsid w:val="007F4188"/>
    <w:rsid w:val="007F519B"/>
    <w:rsid w:val="007F5FE9"/>
    <w:rsid w:val="007F6916"/>
    <w:rsid w:val="007F6D5F"/>
    <w:rsid w:val="007F6FA3"/>
    <w:rsid w:val="008006BC"/>
    <w:rsid w:val="00800BA0"/>
    <w:rsid w:val="00800BAF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50B0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41F6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509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4DE6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441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055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70B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2F6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5A8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4A3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780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0F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0C97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3112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0AA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8F60B62"/>
  <w15:docId w15:val="{3CEAFCD1-5841-4012-9A98-9CA519A72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0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83943-260E-47C6-BEEB-606D2A2ECB1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BFD4A72-20CC-41EF-8EF9-B20C65541C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A428D73-6AC2-4392-B19B-F95A2C64A512}">
  <ds:schemaRefs>
    <ds:schemaRef ds:uri="http://schemas.openxmlformats.org/package/2006/metadata/core-properties"/>
    <ds:schemaRef ds:uri="http://schemas.microsoft.com/office/2006/metadata/properties"/>
    <ds:schemaRef ds:uri="http://purl.org/dc/elements/1.1/"/>
    <ds:schemaRef ds:uri="http://purl.org/dc/terms/"/>
    <ds:schemaRef ds:uri="http://purl.org/dc/dcmitype/"/>
    <ds:schemaRef ds:uri="http://www.w3.org/XML/1998/namespace"/>
    <ds:schemaRef ds:uri="http://schemas.microsoft.com/office/2006/documentManagement/types"/>
    <ds:schemaRef ds:uri="http://schemas.microsoft.com/office/infopath/2007/PartnerControls"/>
    <ds:schemaRef ds:uri="aeb3e8e0-784a-4348-b8a9-74d788c4fa59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E9E82C83-F2E4-4D82-ABBF-0023A6F3B7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new10</Template>
  <TotalTime>5</TotalTime>
  <Pages>4</Pages>
  <Words>1190</Words>
  <Characters>6787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7962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16</cp:revision>
  <cp:lastPrinted>2010-09-30T14:29:00Z</cp:lastPrinted>
  <dcterms:created xsi:type="dcterms:W3CDTF">2015-04-17T07:49:00Z</dcterms:created>
  <dcterms:modified xsi:type="dcterms:W3CDTF">2015-09-02T12:00:00Z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